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576BD8D6" w:rsidR="00DC06DE" w:rsidRPr="001524DA" w:rsidRDefault="002A7596"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b/>
              </w:rPr>
              <w:t xml:space="preserve">SPOC SISTEMOS </w:t>
            </w:r>
            <w:r w:rsidRPr="00EA2A7D">
              <w:rPr>
                <w:b/>
              </w:rPr>
              <w:t>PRIEŽIŪROS PASLAUGŲ PIRKIM</w:t>
            </w:r>
            <w:r>
              <w:rPr>
                <w:b/>
              </w:rPr>
              <w:t>AS (PPR-143)</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742D099E" w14:textId="6D3037BE" w:rsidR="0061055F" w:rsidRPr="002A7596"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Tiekėjo</w:t>
      </w:r>
      <w:r w:rsidR="00CA6B85"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2"/>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3"/>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AE413" w14:textId="77777777" w:rsidR="00306E50" w:rsidRDefault="00306E50">
      <w:pPr>
        <w:spacing w:after="0" w:line="240" w:lineRule="auto"/>
      </w:pPr>
      <w:r>
        <w:separator/>
      </w:r>
    </w:p>
  </w:endnote>
  <w:endnote w:type="continuationSeparator" w:id="0">
    <w:p w14:paraId="34A5CF33" w14:textId="77777777" w:rsidR="00306E50" w:rsidRDefault="00306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46EB2" w14:textId="77777777" w:rsidR="00306E50" w:rsidRDefault="00306E50">
      <w:pPr>
        <w:spacing w:after="0" w:line="240" w:lineRule="auto"/>
      </w:pPr>
      <w:r>
        <w:separator/>
      </w:r>
    </w:p>
  </w:footnote>
  <w:footnote w:type="continuationSeparator" w:id="0">
    <w:p w14:paraId="154CBB55" w14:textId="77777777" w:rsidR="00306E50" w:rsidRDefault="00306E50">
      <w:pPr>
        <w:spacing w:after="0" w:line="240" w:lineRule="auto"/>
      </w:pPr>
      <w:r>
        <w:continuationSeparator/>
      </w:r>
    </w:p>
  </w:footnote>
  <w:footnote w:id="1">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2">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3">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596"/>
    <w:rsid w:val="002A7EDD"/>
    <w:rsid w:val="002B19D4"/>
    <w:rsid w:val="002C2765"/>
    <w:rsid w:val="002C4E6E"/>
    <w:rsid w:val="002C7F2C"/>
    <w:rsid w:val="002D16B3"/>
    <w:rsid w:val="002F1836"/>
    <w:rsid w:val="00302552"/>
    <w:rsid w:val="00306E50"/>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3807"/>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2</Pages>
  <Words>2103</Words>
  <Characters>1200</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10</cp:revision>
  <cp:lastPrinted>2018-03-07T08:06:00Z</cp:lastPrinted>
  <dcterms:created xsi:type="dcterms:W3CDTF">2024-09-11T13:39:00Z</dcterms:created>
  <dcterms:modified xsi:type="dcterms:W3CDTF">2026-02-22T11:15:00Z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